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03558CE6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3D2290">
        <w:rPr>
          <w:rFonts w:asciiTheme="minorHAnsi" w:hAnsiTheme="minorHAnsi" w:cstheme="minorHAnsi"/>
          <w:sz w:val="18"/>
          <w:szCs w:val="18"/>
        </w:rPr>
        <w:t>8</w:t>
      </w:r>
    </w:p>
    <w:p w14:paraId="362ACECE" w14:textId="77777777" w:rsidR="003D2290" w:rsidRDefault="003D2290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40B077C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47F05711" w14:textId="77777777" w:rsidR="003D2290" w:rsidRDefault="003D2290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33CFDA24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AA0843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452CCD40" w14:textId="77777777" w:rsidR="003D2290" w:rsidRDefault="003D2290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545D090" w14:textId="39EFF23C" w:rsidR="00AA0843" w:rsidRP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>IZJAVA O PREDLOŽITVI FINANČNEGA ZAVAROVANJA ZA DOBRO IZVEDBO POSLA</w:t>
      </w: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74FA3BA3" w14:textId="0F762FB4" w:rsidR="001A3A23" w:rsidRPr="003D2290" w:rsidRDefault="00AA0843" w:rsidP="003D2290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Pod kazensko in materialno odgovornostjo izjavljamo, da</w:t>
      </w:r>
      <w:r w:rsidR="001A3A23" w:rsidRPr="003D2290">
        <w:rPr>
          <w:rFonts w:asciiTheme="minorHAnsi" w:hAnsiTheme="minorHAnsi" w:cstheme="minorHAnsi"/>
        </w:rPr>
        <w:t xml:space="preserve"> bomo naročniku v roku desetih (10) dni od podpisa </w:t>
      </w:r>
      <w:r w:rsidR="003D2290">
        <w:rPr>
          <w:rFonts w:asciiTheme="minorHAnsi" w:hAnsiTheme="minorHAnsi" w:cstheme="minorHAnsi"/>
        </w:rPr>
        <w:t>okvirnega sporazuma</w:t>
      </w:r>
      <w:r w:rsidR="001A3A23" w:rsidRPr="003D2290">
        <w:rPr>
          <w:rFonts w:asciiTheme="minorHAnsi" w:hAnsiTheme="minorHAnsi" w:cstheme="minorHAnsi"/>
        </w:rPr>
        <w:t xml:space="preserve"> kot jamstvo za dobro izvedbo pogodbenih obveznosti izročili </w:t>
      </w:r>
      <w:r w:rsidR="00D63F94" w:rsidRPr="003D2290">
        <w:rPr>
          <w:rFonts w:ascii="Calibri" w:hAnsi="Calibri" w:cs="Calibri"/>
        </w:rPr>
        <w:t>bianco podpisano in žigosano menico z menično izjavo</w:t>
      </w:r>
      <w:r w:rsidR="001A3A23" w:rsidRPr="003D2290">
        <w:rPr>
          <w:rFonts w:asciiTheme="minorHAnsi" w:hAnsiTheme="minorHAnsi" w:cstheme="minorHAnsi"/>
        </w:rPr>
        <w:t xml:space="preserve"> v višini 10 % </w:t>
      </w:r>
      <w:r w:rsidR="003D2290">
        <w:rPr>
          <w:rFonts w:asciiTheme="minorHAnsi" w:hAnsiTheme="minorHAnsi" w:cstheme="minorHAnsi"/>
        </w:rPr>
        <w:t xml:space="preserve">okvirne skupne </w:t>
      </w:r>
      <w:r w:rsidR="001A3A23" w:rsidRPr="003D2290">
        <w:rPr>
          <w:rFonts w:asciiTheme="minorHAnsi" w:hAnsiTheme="minorHAnsi" w:cstheme="minorHAnsi"/>
        </w:rPr>
        <w:t xml:space="preserve">pogodbene vrednosti z DDV in veljavno do vključno šestdeset (60) dni po preteku roka </w:t>
      </w:r>
      <w:r w:rsidR="005A6341" w:rsidRPr="003D2290">
        <w:rPr>
          <w:rFonts w:asciiTheme="minorHAnsi" w:hAnsiTheme="minorHAnsi" w:cstheme="minorHAnsi"/>
        </w:rPr>
        <w:t xml:space="preserve">trajanja </w:t>
      </w:r>
      <w:r w:rsidR="003D2290">
        <w:rPr>
          <w:rFonts w:asciiTheme="minorHAnsi" w:hAnsiTheme="minorHAnsi" w:cstheme="minorHAnsi"/>
        </w:rPr>
        <w:t>sporazuma</w:t>
      </w:r>
      <w:r w:rsidR="001A3A23" w:rsidRPr="003D2290">
        <w:rPr>
          <w:rFonts w:asciiTheme="minorHAnsi" w:hAnsiTheme="minorHAnsi" w:cstheme="minorHAnsi"/>
        </w:rPr>
        <w:t>.</w:t>
      </w:r>
    </w:p>
    <w:p w14:paraId="3ECED347" w14:textId="77777777" w:rsidR="001A3A23" w:rsidRPr="001A3A23" w:rsidRDefault="001A3A2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D31B080" w14:textId="5C440518" w:rsidR="00AA0843" w:rsidRPr="001A3A23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561EC424" w:rsidR="00AA0843" w:rsidRPr="00AA0843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39BB9C5E" w14:textId="49372EC2" w:rsidR="0017254C" w:rsidRPr="001A3A23" w:rsidRDefault="0017254C" w:rsidP="001A3A23">
      <w:pPr>
        <w:rPr>
          <w:rFonts w:asciiTheme="minorHAnsi" w:hAnsiTheme="minorHAnsi" w:cstheme="minorHAnsi"/>
        </w:rPr>
      </w:pPr>
    </w:p>
    <w:sectPr w:rsidR="0017254C" w:rsidRPr="001A3A23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AD702" w14:textId="77777777" w:rsidR="00200950" w:rsidRDefault="00200950" w:rsidP="00BB5C4F">
      <w:r>
        <w:separator/>
      </w:r>
    </w:p>
  </w:endnote>
  <w:endnote w:type="continuationSeparator" w:id="0">
    <w:p w14:paraId="2D77168E" w14:textId="77777777" w:rsidR="00200950" w:rsidRDefault="0020095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379D9" w14:textId="77777777" w:rsidR="00200950" w:rsidRDefault="00200950" w:rsidP="00BB5C4F">
      <w:r>
        <w:separator/>
      </w:r>
    </w:p>
  </w:footnote>
  <w:footnote w:type="continuationSeparator" w:id="0">
    <w:p w14:paraId="7AF223EC" w14:textId="77777777" w:rsidR="00200950" w:rsidRDefault="0020095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1D4D" w14:textId="77777777" w:rsidR="003D2290" w:rsidRPr="003D2290" w:rsidRDefault="003D2290" w:rsidP="003D2290">
    <w:pPr>
      <w:pStyle w:val="Header"/>
      <w:tabs>
        <w:tab w:val="clear" w:pos="4536"/>
        <w:tab w:val="left" w:pos="3823"/>
        <w:tab w:val="center" w:pos="4513"/>
        <w:tab w:val="left" w:pos="5340"/>
        <w:tab w:val="right" w:pos="9026"/>
      </w:tabs>
      <w:jc w:val="center"/>
      <w:rPr>
        <w:rFonts w:ascii="Calibri" w:hAnsi="Calibri" w:cs="Calibri"/>
        <w:color w:val="006A8E"/>
        <w:sz w:val="24"/>
      </w:rPr>
    </w:pPr>
    <w:r w:rsidRPr="003D2290">
      <w:rPr>
        <w:rFonts w:ascii="Calibri" w:hAnsi="Calibri" w:cs="Calibri"/>
        <w:color w:val="006A8E"/>
        <w:sz w:val="24"/>
      </w:rPr>
      <w:t>OŠ FRANJA GOLOBA PREVALJE</w:t>
    </w:r>
  </w:p>
  <w:p w14:paraId="7597C971" w14:textId="77777777" w:rsidR="003D2290" w:rsidRPr="003D2290" w:rsidRDefault="003D2290" w:rsidP="003D2290">
    <w:pPr>
      <w:pStyle w:val="Header"/>
      <w:tabs>
        <w:tab w:val="clear" w:pos="4536"/>
        <w:tab w:val="left" w:pos="3823"/>
        <w:tab w:val="center" w:pos="4513"/>
        <w:tab w:val="left" w:pos="5340"/>
        <w:tab w:val="right" w:pos="9026"/>
      </w:tabs>
      <w:jc w:val="center"/>
      <w:rPr>
        <w:rFonts w:ascii="Calibri" w:hAnsi="Calibri" w:cs="Calibri"/>
        <w:color w:val="006A8E"/>
        <w:sz w:val="24"/>
      </w:rPr>
    </w:pPr>
    <w:r w:rsidRPr="003D2290">
      <w:rPr>
        <w:rFonts w:ascii="Calibri" w:hAnsi="Calibri" w:cs="Calibri"/>
        <w:color w:val="006A8E"/>
        <w:sz w:val="24"/>
      </w:rPr>
      <w:t>Polje 4</w:t>
    </w:r>
  </w:p>
  <w:p w14:paraId="7E04AFC6" w14:textId="5B17F646" w:rsidR="00D57953" w:rsidRPr="003D2290" w:rsidRDefault="003D2290" w:rsidP="003D229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D2290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709613">
    <w:abstractNumId w:val="0"/>
  </w:num>
  <w:num w:numId="2" w16cid:durableId="297995231">
    <w:abstractNumId w:val="10"/>
  </w:num>
  <w:num w:numId="3" w16cid:durableId="169874675">
    <w:abstractNumId w:val="2"/>
  </w:num>
  <w:num w:numId="4" w16cid:durableId="1875189622">
    <w:abstractNumId w:val="3"/>
  </w:num>
  <w:num w:numId="5" w16cid:durableId="1931546953">
    <w:abstractNumId w:val="9"/>
  </w:num>
  <w:num w:numId="6" w16cid:durableId="841316943">
    <w:abstractNumId w:val="7"/>
  </w:num>
  <w:num w:numId="7" w16cid:durableId="639116497">
    <w:abstractNumId w:val="8"/>
  </w:num>
  <w:num w:numId="8" w16cid:durableId="414320592">
    <w:abstractNumId w:val="6"/>
  </w:num>
  <w:num w:numId="9" w16cid:durableId="1645891528">
    <w:abstractNumId w:val="11"/>
  </w:num>
  <w:num w:numId="10" w16cid:durableId="51580820">
    <w:abstractNumId w:val="5"/>
  </w:num>
  <w:num w:numId="11" w16cid:durableId="533202534">
    <w:abstractNumId w:val="1"/>
  </w:num>
  <w:num w:numId="12" w16cid:durableId="1627082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26151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38D1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E29C8"/>
    <w:rsid w:val="00200950"/>
    <w:rsid w:val="00215201"/>
    <w:rsid w:val="00254148"/>
    <w:rsid w:val="0028526B"/>
    <w:rsid w:val="002B00FC"/>
    <w:rsid w:val="002B0D99"/>
    <w:rsid w:val="002C0549"/>
    <w:rsid w:val="00311139"/>
    <w:rsid w:val="003375F5"/>
    <w:rsid w:val="00366020"/>
    <w:rsid w:val="00392005"/>
    <w:rsid w:val="003A0E1C"/>
    <w:rsid w:val="003A3717"/>
    <w:rsid w:val="003D2290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A6341"/>
    <w:rsid w:val="005B1894"/>
    <w:rsid w:val="005E7D8E"/>
    <w:rsid w:val="005F1331"/>
    <w:rsid w:val="00600597"/>
    <w:rsid w:val="006011E2"/>
    <w:rsid w:val="00612BC0"/>
    <w:rsid w:val="006211BD"/>
    <w:rsid w:val="00641C32"/>
    <w:rsid w:val="006707FB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7C1D34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953A9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9A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63F94"/>
    <w:rsid w:val="00D72DCE"/>
    <w:rsid w:val="00D76383"/>
    <w:rsid w:val="00DC556E"/>
    <w:rsid w:val="00DC5A67"/>
    <w:rsid w:val="00DC6DBE"/>
    <w:rsid w:val="00DD30FF"/>
    <w:rsid w:val="00DD3A72"/>
    <w:rsid w:val="00DD7602"/>
    <w:rsid w:val="00DE0D13"/>
    <w:rsid w:val="00DF4439"/>
    <w:rsid w:val="00E01A26"/>
    <w:rsid w:val="00E01C78"/>
    <w:rsid w:val="00E05F94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2023-10-19T08:43:00Z</dcterms:modified>
  <cp:contentStatus/>
</cp:coreProperties>
</file>